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81612">
        <w:rPr>
          <w:rFonts w:ascii="Arial" w:hAnsi="Arial" w:cs="Arial"/>
          <w:b/>
          <w:caps/>
          <w:sz w:val="28"/>
          <w:szCs w:val="28"/>
        </w:rPr>
        <w:t>2512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381612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falta de capina na Praça Francisco Lopes Chaves, no Parque Meia Lua.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381612" w:rsidRDefault="00381612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65C85" w:rsidRPr="00F65C85" w:rsidRDefault="00875367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Com referência</w:t>
      </w:r>
      <w:r>
        <w:rPr>
          <w:rFonts w:ascii="Arial" w:hAnsi="Arial" w:cs="Arial"/>
        </w:rPr>
        <w:t xml:space="preserve"> à falta de capina na Praça Francisco Lopes Chaves, no Parque Meia Lua</w:t>
      </w:r>
      <w:r w:rsidR="009871C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 a existência de </w:t>
      </w:r>
      <w:r>
        <w:rPr>
          <w:rFonts w:ascii="Arial" w:hAnsi="Arial" w:cs="Arial"/>
        </w:rPr>
        <w:t>risco de munícipes serem picados por animais peçonhentos que proliferam no local e estão inva</w:t>
      </w:r>
      <w:r w:rsidR="009871C8">
        <w:rPr>
          <w:rFonts w:ascii="Arial" w:hAnsi="Arial" w:cs="Arial"/>
        </w:rPr>
        <w:t>dindo a</w:t>
      </w:r>
      <w:bookmarkStart w:id="0" w:name="_GoBack"/>
      <w:bookmarkEnd w:id="0"/>
      <w:r>
        <w:rPr>
          <w:rFonts w:ascii="Arial" w:hAnsi="Arial" w:cs="Arial"/>
        </w:rPr>
        <w:t>s residências</w:t>
      </w:r>
      <w:r>
        <w:rPr>
          <w:rFonts w:ascii="Arial" w:hAnsi="Arial" w:cs="Arial"/>
        </w:rPr>
        <w:t xml:space="preserve">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Informações</w:t>
      </w:r>
      <w:r w:rsidR="00381612">
        <w:rPr>
          <w:rFonts w:ascii="Arial" w:hAnsi="Arial" w:cs="Arial"/>
        </w:rPr>
        <w:t xml:space="preserve"> </w:t>
      </w:r>
    </w:p>
    <w:p w:rsidR="00F65C85" w:rsidRDefault="00381612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É do conhecimento do Subprefeito do Distrito do Parque Meia Lua o matagal que se encontra na Praça?</w:t>
      </w:r>
    </w:p>
    <w:p w:rsidR="00381612" w:rsidRDefault="00381612" w:rsidP="00875367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Existe algum cronograma para a capina e limpeza do local?</w:t>
      </w:r>
    </w:p>
    <w:p w:rsidR="00875367" w:rsidRPr="00875367" w:rsidRDefault="00875367" w:rsidP="00875367">
      <w:pPr>
        <w:tabs>
          <w:tab w:val="left" w:pos="2127"/>
        </w:tabs>
        <w:spacing w:line="360" w:lineRule="auto"/>
        <w:ind w:left="2127"/>
        <w:jc w:val="both"/>
        <w:rPr>
          <w:rFonts w:ascii="Arial" w:hAnsi="Arial" w:cs="Arial"/>
        </w:rPr>
      </w:pPr>
      <w:r w:rsidRPr="00875367">
        <w:rPr>
          <w:rFonts w:ascii="Arial" w:hAnsi="Arial" w:cs="Arial"/>
          <w:b/>
        </w:rPr>
        <w:t>2.1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ab/>
        <w:t>Em</w:t>
      </w:r>
      <w:proofErr w:type="gramEnd"/>
      <w:r>
        <w:rPr>
          <w:rFonts w:ascii="Arial" w:hAnsi="Arial" w:cs="Arial"/>
        </w:rPr>
        <w:t xml:space="preserve"> caso positivo, qual a data prevista?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875367">
        <w:rPr>
          <w:rFonts w:ascii="Arial" w:hAnsi="Arial" w:cs="Arial"/>
        </w:rPr>
        <w:t>18 de novembro de 2015.</w:t>
      </w:r>
    </w:p>
    <w:p w:rsidR="00875367" w:rsidRPr="00F65C85" w:rsidRDefault="00875367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875367" w:rsidRPr="00875367" w:rsidTr="00435A4B">
        <w:tc>
          <w:tcPr>
            <w:tcW w:w="9212" w:type="dxa"/>
          </w:tcPr>
          <w:p w:rsidR="00875367" w:rsidRPr="00875367" w:rsidRDefault="00875367" w:rsidP="00875367">
            <w:pPr>
              <w:jc w:val="center"/>
              <w:rPr>
                <w:rFonts w:ascii="Arial" w:hAnsi="Arial"/>
                <w:b/>
                <w:smallCaps/>
              </w:rPr>
            </w:pPr>
            <w:r w:rsidRPr="00875367">
              <w:rPr>
                <w:rFonts w:ascii="Arial" w:hAnsi="Arial"/>
                <w:b/>
                <w:smallCaps/>
              </w:rPr>
              <w:t>VALMIR DO PARQUE MEIA LUA</w:t>
            </w:r>
          </w:p>
          <w:p w:rsidR="00875367" w:rsidRPr="00875367" w:rsidRDefault="00875367" w:rsidP="00875367">
            <w:pPr>
              <w:jc w:val="center"/>
              <w:rPr>
                <w:rFonts w:ascii="Arial" w:hAnsi="Arial" w:cs="Arial"/>
                <w:b/>
              </w:rPr>
            </w:pPr>
            <w:r w:rsidRPr="00875367">
              <w:rPr>
                <w:rFonts w:ascii="Arial" w:hAnsi="Arial"/>
              </w:rPr>
              <w:t>Vereador – PSD</w:t>
            </w:r>
          </w:p>
        </w:tc>
      </w:tr>
    </w:tbl>
    <w:p w:rsidR="00875367" w:rsidRPr="00875367" w:rsidRDefault="00875367" w:rsidP="00875367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875367" w:rsidRPr="00875367" w:rsidRDefault="00875367" w:rsidP="00875367">
      <w:pPr>
        <w:spacing w:line="360" w:lineRule="auto"/>
        <w:jc w:val="both"/>
        <w:rPr>
          <w:rFonts w:ascii="Arial" w:hAnsi="Arial"/>
        </w:rPr>
      </w:pP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524CEC" w:rsidRDefault="00524CEC" w:rsidP="00F65C85"/>
    <w:p w:rsidR="00524CEC" w:rsidRDefault="00524CEC" w:rsidP="00F65C85"/>
    <w:p w:rsidR="00524CEC" w:rsidRDefault="00524CEC" w:rsidP="00F65C85"/>
    <w:p w:rsidR="00524CEC" w:rsidRDefault="00524CEC" w:rsidP="00F65C85"/>
    <w:p w:rsidR="00524CEC" w:rsidRDefault="00524CEC" w:rsidP="00F65C85"/>
    <w:p w:rsidR="00524CEC" w:rsidRDefault="00524CEC" w:rsidP="00F65C85"/>
    <w:p w:rsidR="00524CEC" w:rsidRDefault="00524CEC" w:rsidP="00F65C85"/>
    <w:p w:rsidR="00B82D3A" w:rsidRPr="00F65C85" w:rsidRDefault="00B82D3A" w:rsidP="00B82D3A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r w:rsidRPr="00F65C85">
        <w:rPr>
          <w:rFonts w:ascii="Arial" w:hAnsi="Arial" w:cs="Arial"/>
          <w:b/>
          <w:caps/>
          <w:sz w:val="28"/>
          <w:szCs w:val="28"/>
        </w:rPr>
        <w:lastRenderedPageBreak/>
        <w:t xml:space="preserve">pedido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2512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B82D3A" w:rsidRDefault="00B82D3A" w:rsidP="00F65C85"/>
    <w:p w:rsidR="00524CEC" w:rsidRDefault="00B82D3A" w:rsidP="00F65C85">
      <w:r>
        <w:rPr>
          <w:noProof/>
        </w:rPr>
        <w:drawing>
          <wp:inline distT="0" distB="0" distL="0" distR="0">
            <wp:extent cx="2880000" cy="2160299"/>
            <wp:effectExtent l="0" t="0" r="0" b="0"/>
            <wp:docPr id="9" name="Imagem 9" descr="C:\Users\Usuário\AppData\Local\Microsoft\Windows\Temporary Internet Files\Content.Word\DSCN1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uário\AppData\Local\Microsoft\Windows\Temporary Internet Files\Content.Word\DSCN174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71C8">
        <w:t xml:space="preserve"> </w:t>
      </w:r>
      <w:r>
        <w:rPr>
          <w:noProof/>
        </w:rPr>
        <w:drawing>
          <wp:inline distT="0" distB="0" distL="0" distR="0" wp14:anchorId="4F992644" wp14:editId="415DDB3D">
            <wp:extent cx="2880000" cy="2159701"/>
            <wp:effectExtent l="0" t="0" r="0" b="0"/>
            <wp:docPr id="10" name="Imagem 10" descr="C:\Users\Usuário\AppData\Local\Microsoft\Windows\Temporary Internet Files\Content.Word\DSCN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uário\AppData\Local\Microsoft\Windows\Temporary Internet Files\Content.Word\DSCN174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9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9871C8" w:rsidRDefault="009871C8" w:rsidP="00F65C85"/>
    <w:p w:rsidR="009871C8" w:rsidRDefault="009871C8" w:rsidP="00F65C85">
      <w:r>
        <w:rPr>
          <w:noProof/>
        </w:rPr>
        <w:drawing>
          <wp:inline distT="0" distB="0" distL="0" distR="0">
            <wp:extent cx="2880000" cy="2160000"/>
            <wp:effectExtent l="0" t="0" r="0" b="0"/>
            <wp:docPr id="12" name="Imagem 12" descr="C:\Users\Usuário\AppData\Local\Microsoft\Windows\Temporary Internet Files\Content.Word\DSCN1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Usuário\AppData\Local\Microsoft\Windows\Temporary Internet Files\Content.Word\DSCN174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2880000" cy="2160000"/>
            <wp:effectExtent l="0" t="0" r="0" b="0"/>
            <wp:docPr id="13" name="Imagem 13" descr="C:\Users\Usuário\AppData\Local\Microsoft\Windows\Temporary Internet Files\Content.Word\DSCN1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suário\AppData\Local\Microsoft\Windows\Temporary Internet Files\Content.Word\DSCN175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1C8" w:rsidRDefault="009871C8" w:rsidP="00F65C85"/>
    <w:p w:rsidR="009871C8" w:rsidRPr="00F65C85" w:rsidRDefault="009871C8" w:rsidP="009871C8">
      <w:pPr>
        <w:pStyle w:val="Ttulo3"/>
        <w:ind w:left="0"/>
        <w:jc w:val="center"/>
      </w:pPr>
      <w:r>
        <w:rPr>
          <w:noProof/>
        </w:rPr>
        <w:drawing>
          <wp:inline distT="0" distB="0" distL="0" distR="0">
            <wp:extent cx="2880000" cy="2160000"/>
            <wp:effectExtent l="0" t="0" r="0" b="0"/>
            <wp:docPr id="14" name="Imagem 14" descr="C:\Users\Usuário\AppData\Local\Microsoft\Windows\Temporary Internet Files\Content.Word\DSCN1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uário\AppData\Local\Microsoft\Windows\Temporary Internet Files\Content.Word\DSCN175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871C8" w:rsidRPr="00F65C85" w:rsidSect="002F02D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618" w:rsidRDefault="00840618">
      <w:r>
        <w:separator/>
      </w:r>
    </w:p>
  </w:endnote>
  <w:endnote w:type="continuationSeparator" w:id="0">
    <w:p w:rsidR="00840618" w:rsidRDefault="0084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618" w:rsidRDefault="00840618">
      <w:r>
        <w:separator/>
      </w:r>
    </w:p>
  </w:footnote>
  <w:footnote w:type="continuationSeparator" w:id="0">
    <w:p w:rsidR="00840618" w:rsidRDefault="00840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1612"/>
    <w:rsid w:val="00397FF3"/>
    <w:rsid w:val="00412795"/>
    <w:rsid w:val="00414A02"/>
    <w:rsid w:val="00487D64"/>
    <w:rsid w:val="00493115"/>
    <w:rsid w:val="004E46DA"/>
    <w:rsid w:val="004F39E9"/>
    <w:rsid w:val="00505FD8"/>
    <w:rsid w:val="00524CEC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40618"/>
    <w:rsid w:val="00875367"/>
    <w:rsid w:val="00877E50"/>
    <w:rsid w:val="008909A4"/>
    <w:rsid w:val="008A0EB2"/>
    <w:rsid w:val="008B0D57"/>
    <w:rsid w:val="009768E6"/>
    <w:rsid w:val="009871C8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82D3A"/>
    <w:rsid w:val="00BA1565"/>
    <w:rsid w:val="00BD3C47"/>
    <w:rsid w:val="00BF791A"/>
    <w:rsid w:val="00C06BEA"/>
    <w:rsid w:val="00C36E68"/>
    <w:rsid w:val="00C44D39"/>
    <w:rsid w:val="00CA759E"/>
    <w:rsid w:val="00CB1EDA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9BDF6821-EDC1-4723-8E2C-AB984FCD8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24CE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4C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6FBE8-B19F-4CDC-AEA3-064586024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33</TotalTime>
  <Pages>2</Pages>
  <Words>161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2015-11-17T09:58:00Z</cp:lastPrinted>
  <dcterms:created xsi:type="dcterms:W3CDTF">2015-11-17T09:44:00Z</dcterms:created>
  <dcterms:modified xsi:type="dcterms:W3CDTF">2015-11-17T10:19:00Z</dcterms:modified>
</cp:coreProperties>
</file>